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1499A" w14:textId="1C6191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2288">
        <w:rPr>
          <w:b/>
          <w:noProof/>
          <w:sz w:val="24"/>
        </w:rPr>
        <w:t xml:space="preserve">SA WG#4 </w:t>
      </w:r>
      <w:r>
        <w:rPr>
          <w:b/>
          <w:noProof/>
          <w:sz w:val="24"/>
        </w:rPr>
        <w:t>Meeting #</w:t>
      </w:r>
      <w:r w:rsidR="00D32288">
        <w:rPr>
          <w:b/>
          <w:noProof/>
          <w:sz w:val="24"/>
        </w:rPr>
        <w:t>104</w:t>
      </w:r>
      <w:r>
        <w:rPr>
          <w:b/>
          <w:i/>
          <w:noProof/>
          <w:sz w:val="28"/>
        </w:rPr>
        <w:tab/>
      </w:r>
      <w:r w:rsidR="006F34BE">
        <w:rPr>
          <w:b/>
          <w:i/>
          <w:noProof/>
          <w:sz w:val="28"/>
        </w:rPr>
        <w:t>S4-190657</w:t>
      </w:r>
    </w:p>
    <w:p w14:paraId="5D017122" w14:textId="267D5198" w:rsidR="001E41F3" w:rsidRDefault="00D322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Cork, Republic of Ireland, 1-5 July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FF8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E1D8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7F61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D9D12" w14:textId="3EA2BF39" w:rsidR="001E41F3" w:rsidRDefault="008B42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F0A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315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EAEB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A1C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B2CD48" w14:textId="77777777" w:rsidR="001E41F3" w:rsidRPr="00410371" w:rsidRDefault="006139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26.512</w:t>
            </w:r>
          </w:p>
        </w:tc>
        <w:tc>
          <w:tcPr>
            <w:tcW w:w="709" w:type="dxa"/>
          </w:tcPr>
          <w:p w14:paraId="257A265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1E8424" w14:textId="77777777" w:rsidR="001E41F3" w:rsidRPr="00410371" w:rsidRDefault="005829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C048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72DED" w14:textId="77777777" w:rsidR="001E41F3" w:rsidRPr="00410371" w:rsidRDefault="005829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E99BD0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F4BC63" w14:textId="35DB9710" w:rsidR="001E41F3" w:rsidRPr="00410371" w:rsidRDefault="003D01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EBE0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7DBC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15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F5F5D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B9B2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A6DA5F" w14:textId="77777777" w:rsidTr="00547111">
        <w:tc>
          <w:tcPr>
            <w:tcW w:w="9641" w:type="dxa"/>
            <w:gridSpan w:val="9"/>
          </w:tcPr>
          <w:p w14:paraId="3DE606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44C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888C07C" w14:textId="77777777" w:rsidTr="00A7671C">
        <w:tc>
          <w:tcPr>
            <w:tcW w:w="2835" w:type="dxa"/>
          </w:tcPr>
          <w:p w14:paraId="6DD20EB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8C35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DD71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5138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0273CE" w14:textId="6BD2AAC7" w:rsidR="00F25D98" w:rsidRDefault="002F14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D2182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8D9D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D194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4D88E0" w14:textId="0BEE9001" w:rsidR="00F25D98" w:rsidRDefault="002F14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4D16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B00FB" w14:textId="77777777" w:rsidTr="00547111">
        <w:tc>
          <w:tcPr>
            <w:tcW w:w="9640" w:type="dxa"/>
            <w:gridSpan w:val="11"/>
          </w:tcPr>
          <w:p w14:paraId="257795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E91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518D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88C63" w14:textId="77777777" w:rsidR="001E41F3" w:rsidRDefault="006139DD">
            <w:pPr>
              <w:pStyle w:val="CRCoverPage"/>
              <w:spacing w:after="0"/>
              <w:ind w:left="100"/>
              <w:rPr>
                <w:noProof/>
              </w:rPr>
            </w:pPr>
            <w:r>
              <w:t>Suggested Clause Structure</w:t>
            </w:r>
          </w:p>
        </w:tc>
      </w:tr>
      <w:tr w:rsidR="001E41F3" w14:paraId="773A97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1E4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752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3AB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C30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5A8316" w14:textId="77777777" w:rsidR="001E41F3" w:rsidRDefault="00613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 w14:paraId="2122D6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C946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94FFB6" w14:textId="77777777" w:rsidR="001E41F3" w:rsidRDefault="006139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1C69A6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7DE1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364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C78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1D6A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7F45DF" w14:textId="2CBA92D9" w:rsidR="001E41F3" w:rsidRDefault="008B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40A849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20B2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8E4C0" w14:textId="5FBF8D6D" w:rsidR="001E41F3" w:rsidRDefault="008B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</w:t>
            </w:r>
            <w:r w:rsidRPr="008B4276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June 2019</w:t>
            </w:r>
          </w:p>
        </w:tc>
      </w:tr>
      <w:tr w:rsidR="001E41F3" w14:paraId="117597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C4D1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B53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24F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0B4C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933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FA6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3847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6C82C" w14:textId="77777777" w:rsidR="001E41F3" w:rsidRDefault="005829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A3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E5F36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B86DF9" w14:textId="77777777" w:rsidR="001E41F3" w:rsidRDefault="00613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21E87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957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EFA4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94F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1852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8F1661" w14:textId="77777777" w:rsidTr="00547111">
        <w:tc>
          <w:tcPr>
            <w:tcW w:w="1843" w:type="dxa"/>
          </w:tcPr>
          <w:p w14:paraId="583FF4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82F2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6AB9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5A6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39CFF" w14:textId="27B9E977" w:rsidR="001E41F3" w:rsidRDefault="000238E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document proposes a </w:t>
            </w:r>
            <w:r w:rsidR="009C1611">
              <w:rPr>
                <w:noProof/>
              </w:rPr>
              <w:t xml:space="preserve">first Clause structure for the new </w:t>
            </w:r>
            <w:r w:rsidR="008A5698">
              <w:rPr>
                <w:noProof/>
              </w:rPr>
              <w:t>p</w:t>
            </w:r>
            <w:r w:rsidR="009C1611">
              <w:rPr>
                <w:noProof/>
              </w:rPr>
              <w:t xml:space="preserve">rotocols specification. </w:t>
            </w:r>
            <w:r w:rsidR="008A5698">
              <w:rPr>
                <w:noProof/>
              </w:rPr>
              <w:t>It follows the general structure of other 3GPP HTTP Rest API specifications.</w:t>
            </w:r>
            <w:bookmarkStart w:id="2" w:name="_GoBack"/>
            <w:bookmarkEnd w:id="2"/>
            <w:r w:rsidR="009013A9">
              <w:rPr>
                <w:noProof/>
              </w:rPr>
              <w:br/>
            </w:r>
            <w:r w:rsidR="009C1611" w:rsidRPr="009013A9">
              <w:rPr>
                <w:b/>
                <w:noProof/>
              </w:rPr>
              <w:t xml:space="preserve">It is suggested to select more meaningfuls </w:t>
            </w:r>
            <w:r w:rsidR="009013A9" w:rsidRPr="009013A9">
              <w:rPr>
                <w:b/>
                <w:noProof/>
              </w:rPr>
              <w:t xml:space="preserve">API </w:t>
            </w:r>
            <w:r w:rsidR="009C1611" w:rsidRPr="009013A9">
              <w:rPr>
                <w:b/>
                <w:noProof/>
              </w:rPr>
              <w:t>names.</w:t>
            </w:r>
          </w:p>
        </w:tc>
      </w:tr>
      <w:tr w:rsidR="001E41F3" w14:paraId="3A3EC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1CB8E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FAD15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24849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917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4CCF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F773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93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1A3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FDAC0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2273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A16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296CEF8" w14:textId="77777777" w:rsidTr="00547111">
        <w:tc>
          <w:tcPr>
            <w:tcW w:w="2694" w:type="dxa"/>
            <w:gridSpan w:val="2"/>
          </w:tcPr>
          <w:p w14:paraId="31BE45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6E5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955D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8EBD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BA92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CEA7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43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A9C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677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BFC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17D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CC63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0EED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BCAA8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8320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EB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4B37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C6C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3313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133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60AD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B5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97B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4D9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F1B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F30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F45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81E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B472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67A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F464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B4D2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B708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8B4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C77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A0C43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D7B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9334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937BB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92C39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77371" w14:textId="77777777" w:rsidR="001E41F3" w:rsidRDefault="001E41F3">
      <w:pPr>
        <w:rPr>
          <w:noProof/>
        </w:rPr>
      </w:pPr>
    </w:p>
    <w:p w14:paraId="20C49763" w14:textId="77777777" w:rsidR="006139DD" w:rsidRDefault="006139DD">
      <w:pPr>
        <w:rPr>
          <w:noProof/>
        </w:rPr>
      </w:pPr>
    </w:p>
    <w:p w14:paraId="7E136CA5" w14:textId="0110BC0E" w:rsidR="001F3310" w:rsidRDefault="006139DD" w:rsidP="006139DD">
      <w:pPr>
        <w:pStyle w:val="Heading1"/>
      </w:pPr>
      <w:bookmarkStart w:id="3" w:name="_Toc11934112"/>
      <w:r w:rsidRPr="004D3578">
        <w:t>4</w:t>
      </w:r>
      <w:r w:rsidRPr="004D3578">
        <w:tab/>
      </w:r>
      <w:bookmarkEnd w:id="3"/>
      <w:r w:rsidR="001F3310">
        <w:t>5G Media Streaming Reference Points</w:t>
      </w:r>
    </w:p>
    <w:p w14:paraId="30F06292" w14:textId="1B31C0F0" w:rsidR="006139DD" w:rsidRPr="004D3578" w:rsidRDefault="00710C12" w:rsidP="00710C12">
      <w:pPr>
        <w:pStyle w:val="Heading2"/>
      </w:pPr>
      <w:r>
        <w:t xml:space="preserve">4.1 </w:t>
      </w:r>
      <w:r w:rsidR="006139DD">
        <w:t xml:space="preserve">Downlink Streaming </w:t>
      </w:r>
      <w:r>
        <w:t>Reference Points</w:t>
      </w:r>
    </w:p>
    <w:p w14:paraId="38E02437" w14:textId="6DD3952B" w:rsidR="00710C12" w:rsidRPr="004D3578" w:rsidRDefault="00710C12" w:rsidP="00710C12">
      <w:pPr>
        <w:pStyle w:val="Heading3"/>
      </w:pPr>
      <w:bookmarkStart w:id="4" w:name="_Toc11934113"/>
      <w:r w:rsidRPr="004D3578">
        <w:t>4.1</w:t>
      </w:r>
      <w:r>
        <w:t>.1</w:t>
      </w:r>
      <w:r w:rsidRPr="004D3578">
        <w:tab/>
      </w:r>
      <w:r>
        <w:t>General</w:t>
      </w:r>
    </w:p>
    <w:p w14:paraId="09DA31BE" w14:textId="67D290F1" w:rsidR="00710C12" w:rsidRPr="004D3578" w:rsidRDefault="00710C12" w:rsidP="00710C12">
      <w:pPr>
        <w:pStyle w:val="Heading3"/>
      </w:pPr>
      <w:r w:rsidRPr="004D3578">
        <w:t>4.</w:t>
      </w:r>
      <w:r>
        <w:t>1.2</w:t>
      </w:r>
      <w:r w:rsidRPr="004D3578">
        <w:tab/>
      </w:r>
      <w:r>
        <w:t xml:space="preserve">M1d </w:t>
      </w:r>
    </w:p>
    <w:p w14:paraId="12B2FEBF" w14:textId="140F4C0A" w:rsidR="00710C12" w:rsidRPr="004D3578" w:rsidRDefault="00710C12" w:rsidP="00710C12">
      <w:pPr>
        <w:pStyle w:val="Heading3"/>
      </w:pPr>
      <w:r w:rsidRPr="004D3578">
        <w:t>4.</w:t>
      </w:r>
      <w:r>
        <w:t>1.3</w:t>
      </w:r>
      <w:r w:rsidRPr="004D3578">
        <w:tab/>
      </w:r>
      <w:bookmarkEnd w:id="4"/>
      <w:r>
        <w:t xml:space="preserve">M2d </w:t>
      </w:r>
    </w:p>
    <w:p w14:paraId="77E3AC1E" w14:textId="29E4D0FC" w:rsidR="00710C12" w:rsidRDefault="00710C12" w:rsidP="00710C12">
      <w:pPr>
        <w:pStyle w:val="Heading3"/>
      </w:pPr>
      <w:r w:rsidRPr="004D3578">
        <w:t>4.</w:t>
      </w:r>
      <w:r>
        <w:t>1.4</w:t>
      </w:r>
      <w:r w:rsidRPr="004D3578">
        <w:tab/>
      </w:r>
      <w:r>
        <w:t xml:space="preserve">M4d </w:t>
      </w:r>
    </w:p>
    <w:p w14:paraId="744EE6B8" w14:textId="77777777" w:rsidR="00710C12" w:rsidRPr="00F63B94" w:rsidRDefault="00710C12" w:rsidP="00710C12">
      <w:r>
        <w:t>&lt;DASH and Progressive Streaming&gt;</w:t>
      </w:r>
    </w:p>
    <w:p w14:paraId="11F6095F" w14:textId="4A32139C" w:rsidR="00710C12" w:rsidRPr="004D3578" w:rsidRDefault="00710C12" w:rsidP="00710C12">
      <w:pPr>
        <w:pStyle w:val="Heading3"/>
      </w:pPr>
      <w:r w:rsidRPr="004D3578">
        <w:t>4.</w:t>
      </w:r>
      <w:r>
        <w:t>1.5</w:t>
      </w:r>
      <w:r w:rsidRPr="004D3578">
        <w:tab/>
      </w:r>
      <w:r>
        <w:t xml:space="preserve">M5d </w:t>
      </w:r>
    </w:p>
    <w:p w14:paraId="26D243FA" w14:textId="7E272D1F" w:rsidR="00710C12" w:rsidRPr="004D3578" w:rsidRDefault="00710C12" w:rsidP="00710C12">
      <w:pPr>
        <w:pStyle w:val="Heading3"/>
      </w:pPr>
      <w:r w:rsidRPr="004D3578">
        <w:t>4.</w:t>
      </w:r>
      <w:r>
        <w:t>1.6</w:t>
      </w:r>
      <w:r w:rsidRPr="004D3578">
        <w:tab/>
      </w:r>
      <w:r>
        <w:t xml:space="preserve">M6d </w:t>
      </w:r>
    </w:p>
    <w:p w14:paraId="6B8685B7" w14:textId="3FFAFC37" w:rsidR="00710C12" w:rsidRPr="004D3578" w:rsidRDefault="00710C12" w:rsidP="00710C12">
      <w:pPr>
        <w:pStyle w:val="Heading3"/>
      </w:pPr>
      <w:r w:rsidRPr="004D3578">
        <w:t>4.</w:t>
      </w:r>
      <w:r>
        <w:t>1.7</w:t>
      </w:r>
      <w:r w:rsidRPr="004D3578">
        <w:tab/>
      </w:r>
      <w:r>
        <w:t xml:space="preserve">M7d </w:t>
      </w:r>
    </w:p>
    <w:p w14:paraId="4397FD60" w14:textId="77777777" w:rsidR="00710C12" w:rsidRDefault="00710C12" w:rsidP="00710C12">
      <w:pPr>
        <w:pStyle w:val="Heading2"/>
      </w:pPr>
    </w:p>
    <w:p w14:paraId="0D2FC748" w14:textId="4AD40A32" w:rsidR="00710C12" w:rsidRPr="004D3578" w:rsidRDefault="00710C12" w:rsidP="00710C12">
      <w:pPr>
        <w:pStyle w:val="Heading2"/>
      </w:pPr>
      <w:r>
        <w:t>4.2 Uplink Streaming Reference Points</w:t>
      </w:r>
    </w:p>
    <w:p w14:paraId="484D5373" w14:textId="40A7A608" w:rsidR="00710C12" w:rsidRPr="004D3578" w:rsidRDefault="00710C12" w:rsidP="00710C12">
      <w:pPr>
        <w:pStyle w:val="Heading3"/>
      </w:pPr>
      <w:r>
        <w:t>4</w:t>
      </w:r>
      <w:r w:rsidRPr="004D3578">
        <w:t>.</w:t>
      </w:r>
      <w:r>
        <w:t>2.</w:t>
      </w:r>
      <w:r w:rsidRPr="004D3578">
        <w:t>1</w:t>
      </w:r>
      <w:r w:rsidRPr="004D3578">
        <w:tab/>
      </w:r>
      <w:r>
        <w:t>General</w:t>
      </w:r>
    </w:p>
    <w:p w14:paraId="59873F2A" w14:textId="1AAAB0DC" w:rsidR="00710C12" w:rsidRPr="004D3578" w:rsidRDefault="00710C12" w:rsidP="00710C12">
      <w:pPr>
        <w:pStyle w:val="Heading3"/>
      </w:pPr>
      <w:r>
        <w:t>4</w:t>
      </w:r>
      <w:r w:rsidRPr="004D3578">
        <w:t>.</w:t>
      </w:r>
      <w:r>
        <w:t>2</w:t>
      </w:r>
      <w:r w:rsidRPr="004D3578">
        <w:t>.</w:t>
      </w:r>
      <w:r>
        <w:t>2</w:t>
      </w:r>
      <w:r w:rsidRPr="004D3578">
        <w:tab/>
      </w:r>
      <w:r>
        <w:t xml:space="preserve">M1u </w:t>
      </w:r>
    </w:p>
    <w:p w14:paraId="348F06AD" w14:textId="214FAA76" w:rsidR="00710C12" w:rsidRDefault="00710C12" w:rsidP="00710C12">
      <w:pPr>
        <w:pStyle w:val="Heading3"/>
      </w:pPr>
      <w:r>
        <w:t>4</w:t>
      </w:r>
      <w:r w:rsidRPr="004D3578">
        <w:t>.</w:t>
      </w:r>
      <w:r>
        <w:t>2.3</w:t>
      </w:r>
      <w:r w:rsidRPr="004D3578">
        <w:tab/>
      </w:r>
      <w:r>
        <w:t xml:space="preserve">M2u </w:t>
      </w:r>
    </w:p>
    <w:p w14:paraId="6DFFDB35" w14:textId="084B2FBC" w:rsidR="00710C12" w:rsidRPr="004D3578" w:rsidRDefault="00710C12" w:rsidP="00710C12">
      <w:pPr>
        <w:pStyle w:val="Heading3"/>
      </w:pPr>
      <w:r>
        <w:t>4</w:t>
      </w:r>
      <w:r w:rsidRPr="004D3578">
        <w:t>.</w:t>
      </w:r>
      <w:r>
        <w:t>2.4</w:t>
      </w:r>
      <w:r w:rsidRPr="004D3578">
        <w:tab/>
      </w:r>
      <w:r>
        <w:t xml:space="preserve">M4u </w:t>
      </w:r>
    </w:p>
    <w:p w14:paraId="0B898195" w14:textId="477301FC" w:rsidR="00710C12" w:rsidRPr="004D3578" w:rsidRDefault="00710C12" w:rsidP="00710C12">
      <w:pPr>
        <w:pStyle w:val="Heading3"/>
      </w:pPr>
      <w:r>
        <w:t>4</w:t>
      </w:r>
      <w:r w:rsidRPr="004D3578">
        <w:t>.</w:t>
      </w:r>
      <w:r>
        <w:t>2.5</w:t>
      </w:r>
      <w:r w:rsidRPr="004D3578">
        <w:tab/>
      </w:r>
      <w:r>
        <w:t xml:space="preserve">M5u </w:t>
      </w:r>
    </w:p>
    <w:p w14:paraId="31A1C9F4" w14:textId="187DA8EB" w:rsidR="006139DD" w:rsidRPr="004D3578" w:rsidRDefault="00710C12" w:rsidP="00632E26">
      <w:pPr>
        <w:pStyle w:val="Heading3"/>
      </w:pPr>
      <w:r>
        <w:t>4</w:t>
      </w:r>
      <w:r w:rsidRPr="004D3578">
        <w:t>.</w:t>
      </w:r>
      <w:r>
        <w:t>2.6</w:t>
      </w:r>
      <w:r w:rsidRPr="004D3578">
        <w:tab/>
      </w:r>
      <w:r>
        <w:t xml:space="preserve">M6u </w:t>
      </w:r>
    </w:p>
    <w:p w14:paraId="26CD75C7" w14:textId="77777777" w:rsidR="006139DD" w:rsidRDefault="006139DD" w:rsidP="006139DD">
      <w:pPr>
        <w:pStyle w:val="Guidance"/>
      </w:pPr>
    </w:p>
    <w:p w14:paraId="332C087E" w14:textId="2900950D" w:rsidR="006139DD" w:rsidRPr="004D3578" w:rsidRDefault="006139DD" w:rsidP="006139DD">
      <w:pPr>
        <w:pStyle w:val="Heading1"/>
      </w:pPr>
      <w:r>
        <w:t>5</w:t>
      </w:r>
      <w:r w:rsidRPr="004D3578">
        <w:tab/>
      </w:r>
      <w:r w:rsidR="00710C12">
        <w:t xml:space="preserve">5G Media </w:t>
      </w:r>
      <w:r>
        <w:t xml:space="preserve">Streaming APIs </w:t>
      </w:r>
    </w:p>
    <w:p w14:paraId="6A7A39F2" w14:textId="0C82644C" w:rsidR="00710C12" w:rsidRPr="004D3578" w:rsidRDefault="00710C12" w:rsidP="00710C12">
      <w:pPr>
        <w:pStyle w:val="Heading2"/>
      </w:pPr>
      <w:r>
        <w:t>5.1 Downlink Streaming APIs</w:t>
      </w:r>
    </w:p>
    <w:p w14:paraId="6E0DE675" w14:textId="3A466775" w:rsidR="00710C12" w:rsidRPr="004D3578" w:rsidRDefault="00710C12" w:rsidP="00710C12">
      <w:pPr>
        <w:pStyle w:val="Heading3"/>
      </w:pPr>
      <w:r>
        <w:t>5</w:t>
      </w:r>
      <w:r w:rsidRPr="004D3578">
        <w:t>.1</w:t>
      </w:r>
      <w:r>
        <w:t>.1</w:t>
      </w:r>
      <w:r w:rsidRPr="004D3578">
        <w:tab/>
      </w:r>
      <w:r>
        <w:t>General</w:t>
      </w:r>
    </w:p>
    <w:p w14:paraId="264F05C6" w14:textId="0863EFC0" w:rsidR="00710C12" w:rsidRPr="004D3578" w:rsidRDefault="00710C12" w:rsidP="00710C12">
      <w:pPr>
        <w:pStyle w:val="Heading3"/>
      </w:pPr>
      <w:r>
        <w:t>5</w:t>
      </w:r>
      <w:r w:rsidRPr="004D3578">
        <w:t>.</w:t>
      </w:r>
      <w:r>
        <w:t>1.2</w:t>
      </w:r>
      <w:r w:rsidRPr="004D3578">
        <w:tab/>
      </w:r>
      <w:r>
        <w:t>M1d API</w:t>
      </w:r>
    </w:p>
    <w:p w14:paraId="409D4CBB" w14:textId="5225664C" w:rsidR="00710C12" w:rsidRPr="004D3578" w:rsidRDefault="00710C12" w:rsidP="00710C12">
      <w:pPr>
        <w:pStyle w:val="Heading3"/>
      </w:pPr>
      <w:r>
        <w:t>5</w:t>
      </w:r>
      <w:r w:rsidRPr="004D3578">
        <w:t>.</w:t>
      </w:r>
      <w:r>
        <w:t>1.3</w:t>
      </w:r>
      <w:r w:rsidRPr="004D3578">
        <w:tab/>
      </w:r>
      <w:r>
        <w:t>M2d API</w:t>
      </w:r>
    </w:p>
    <w:p w14:paraId="6D956691" w14:textId="45991EED" w:rsidR="00710C12" w:rsidRDefault="00710C12" w:rsidP="00710C12">
      <w:pPr>
        <w:pStyle w:val="Heading3"/>
      </w:pPr>
      <w:r>
        <w:t>5</w:t>
      </w:r>
      <w:r w:rsidRPr="004D3578">
        <w:t>.</w:t>
      </w:r>
      <w:r>
        <w:t>1.4</w:t>
      </w:r>
      <w:r w:rsidRPr="004D3578">
        <w:tab/>
      </w:r>
      <w:r>
        <w:t>M4d API</w:t>
      </w:r>
    </w:p>
    <w:p w14:paraId="178CB134" w14:textId="77777777" w:rsidR="00710C12" w:rsidRPr="00F63B94" w:rsidRDefault="00710C12" w:rsidP="00710C12">
      <w:r>
        <w:t>&lt;DASH and Progressive Streaming&gt;</w:t>
      </w:r>
    </w:p>
    <w:p w14:paraId="0B76DA5B" w14:textId="3CF793F6" w:rsidR="00710C12" w:rsidRPr="004D3578" w:rsidRDefault="00710C12" w:rsidP="00710C12">
      <w:pPr>
        <w:pStyle w:val="Heading3"/>
      </w:pPr>
      <w:r>
        <w:lastRenderedPageBreak/>
        <w:t>5</w:t>
      </w:r>
      <w:r w:rsidRPr="004D3578">
        <w:t>.</w:t>
      </w:r>
      <w:r>
        <w:t>1.5</w:t>
      </w:r>
      <w:r w:rsidRPr="004D3578">
        <w:tab/>
      </w:r>
      <w:r>
        <w:t>M5d API</w:t>
      </w:r>
    </w:p>
    <w:p w14:paraId="69A38CF4" w14:textId="30D2E1F2" w:rsidR="00710C12" w:rsidRPr="004D3578" w:rsidRDefault="00710C12" w:rsidP="00710C12">
      <w:pPr>
        <w:pStyle w:val="Heading3"/>
      </w:pPr>
      <w:r>
        <w:t>5</w:t>
      </w:r>
      <w:r w:rsidRPr="004D3578">
        <w:t>.</w:t>
      </w:r>
      <w:r>
        <w:t>1.6</w:t>
      </w:r>
      <w:r w:rsidRPr="004D3578">
        <w:tab/>
      </w:r>
      <w:r>
        <w:t>M6d API</w:t>
      </w:r>
    </w:p>
    <w:p w14:paraId="426359D0" w14:textId="26533117" w:rsidR="00710C12" w:rsidRPr="004D3578" w:rsidRDefault="00710C12" w:rsidP="00710C12">
      <w:pPr>
        <w:pStyle w:val="Heading3"/>
      </w:pPr>
      <w:r>
        <w:t>5</w:t>
      </w:r>
      <w:r w:rsidRPr="004D3578">
        <w:t>.</w:t>
      </w:r>
      <w:r>
        <w:t>1.7</w:t>
      </w:r>
      <w:r w:rsidRPr="004D3578">
        <w:tab/>
      </w:r>
      <w:r>
        <w:t>M7d API</w:t>
      </w:r>
    </w:p>
    <w:p w14:paraId="78794CFC" w14:textId="77777777" w:rsidR="00710C12" w:rsidRDefault="00710C12" w:rsidP="00710C12">
      <w:pPr>
        <w:pStyle w:val="Heading2"/>
      </w:pPr>
    </w:p>
    <w:p w14:paraId="608B6A3D" w14:textId="4F5287EB" w:rsidR="00710C12" w:rsidRPr="004D3578" w:rsidRDefault="00710C12" w:rsidP="00710C12">
      <w:pPr>
        <w:pStyle w:val="Heading2"/>
      </w:pPr>
      <w:r>
        <w:t>5.2 Uplink Streaming APIs</w:t>
      </w:r>
    </w:p>
    <w:p w14:paraId="5F778864" w14:textId="0D120F16" w:rsidR="00710C12" w:rsidRPr="004D3578" w:rsidRDefault="00710C12" w:rsidP="00710C12">
      <w:pPr>
        <w:pStyle w:val="Heading3"/>
      </w:pPr>
      <w:r>
        <w:t>5</w:t>
      </w:r>
      <w:r w:rsidRPr="004D3578">
        <w:t>.</w:t>
      </w:r>
      <w:r>
        <w:t>2.</w:t>
      </w:r>
      <w:r w:rsidRPr="004D3578">
        <w:t>1</w:t>
      </w:r>
      <w:r w:rsidRPr="004D3578">
        <w:tab/>
      </w:r>
      <w:r>
        <w:t>General</w:t>
      </w:r>
    </w:p>
    <w:p w14:paraId="07B84331" w14:textId="18120264" w:rsidR="00710C12" w:rsidRPr="004D3578" w:rsidRDefault="00710C12" w:rsidP="00710C12">
      <w:pPr>
        <w:pStyle w:val="Heading3"/>
      </w:pPr>
      <w:r>
        <w:t>5</w:t>
      </w:r>
      <w:r w:rsidRPr="004D3578">
        <w:t>.</w:t>
      </w:r>
      <w:r>
        <w:t>2</w:t>
      </w:r>
      <w:r w:rsidRPr="004D3578">
        <w:t>.</w:t>
      </w:r>
      <w:r>
        <w:t>2</w:t>
      </w:r>
      <w:r w:rsidRPr="004D3578">
        <w:tab/>
      </w:r>
      <w:r>
        <w:t>M1u API</w:t>
      </w:r>
    </w:p>
    <w:p w14:paraId="42F660A1" w14:textId="411F4682" w:rsidR="00710C12" w:rsidRDefault="00710C12" w:rsidP="00710C12">
      <w:pPr>
        <w:pStyle w:val="Heading3"/>
      </w:pPr>
      <w:r>
        <w:t>5</w:t>
      </w:r>
      <w:r w:rsidRPr="004D3578">
        <w:t>.</w:t>
      </w:r>
      <w:r>
        <w:t>2.3</w:t>
      </w:r>
      <w:r w:rsidRPr="004D3578">
        <w:tab/>
      </w:r>
      <w:r>
        <w:t>M2u API</w:t>
      </w:r>
    </w:p>
    <w:p w14:paraId="00E5D250" w14:textId="31F09425" w:rsidR="00710C12" w:rsidRPr="004D3578" w:rsidRDefault="00710C12" w:rsidP="00710C12">
      <w:pPr>
        <w:pStyle w:val="Heading3"/>
      </w:pPr>
      <w:r>
        <w:t>5</w:t>
      </w:r>
      <w:r w:rsidRPr="004D3578">
        <w:t>.</w:t>
      </w:r>
      <w:r>
        <w:t>2.4</w:t>
      </w:r>
      <w:r w:rsidRPr="004D3578">
        <w:tab/>
      </w:r>
      <w:r>
        <w:t>M4u API</w:t>
      </w:r>
    </w:p>
    <w:p w14:paraId="0BC20807" w14:textId="6AD581DC" w:rsidR="00710C12" w:rsidRPr="004D3578" w:rsidRDefault="00710C12" w:rsidP="00710C12">
      <w:pPr>
        <w:pStyle w:val="Heading3"/>
      </w:pPr>
      <w:r>
        <w:t>5</w:t>
      </w:r>
      <w:r w:rsidRPr="004D3578">
        <w:t>.</w:t>
      </w:r>
      <w:r>
        <w:t>2.5</w:t>
      </w:r>
      <w:r w:rsidRPr="004D3578">
        <w:tab/>
      </w:r>
      <w:r>
        <w:t>M5u API</w:t>
      </w:r>
    </w:p>
    <w:p w14:paraId="2DBABA87" w14:textId="7D1FFFB4" w:rsidR="00710C12" w:rsidRPr="004D3578" w:rsidRDefault="00710C12" w:rsidP="00710C12">
      <w:pPr>
        <w:pStyle w:val="Heading3"/>
      </w:pPr>
      <w:r>
        <w:t>5</w:t>
      </w:r>
      <w:r w:rsidRPr="004D3578">
        <w:t>.</w:t>
      </w:r>
      <w:r>
        <w:t>2.6</w:t>
      </w:r>
      <w:r w:rsidRPr="004D3578">
        <w:tab/>
      </w:r>
      <w:r>
        <w:t>M6u API</w:t>
      </w:r>
    </w:p>
    <w:p w14:paraId="6F92A50B" w14:textId="77777777" w:rsidR="00710C12" w:rsidRPr="00710C12" w:rsidRDefault="00710C12" w:rsidP="00710C12">
      <w:pPr>
        <w:pStyle w:val="Guidance"/>
        <w:rPr>
          <w:b/>
        </w:rPr>
      </w:pPr>
    </w:p>
    <w:p w14:paraId="508C0FCC" w14:textId="77777777" w:rsidR="006139DD" w:rsidRDefault="006139DD">
      <w:pPr>
        <w:rPr>
          <w:noProof/>
        </w:rPr>
      </w:pPr>
    </w:p>
    <w:sectPr w:rsidR="006139D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59ACC" w14:textId="77777777" w:rsidR="005829D8" w:rsidRDefault="005829D8">
      <w:r>
        <w:separator/>
      </w:r>
    </w:p>
  </w:endnote>
  <w:endnote w:type="continuationSeparator" w:id="0">
    <w:p w14:paraId="3C4C9316" w14:textId="77777777" w:rsidR="005829D8" w:rsidRDefault="005829D8">
      <w:r>
        <w:continuationSeparator/>
      </w:r>
    </w:p>
  </w:endnote>
  <w:endnote w:type="continuationNotice" w:id="1">
    <w:p w14:paraId="632039B2" w14:textId="77777777" w:rsidR="00710C12" w:rsidRDefault="00710C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6A298" w14:textId="77777777" w:rsidR="005829D8" w:rsidRDefault="005829D8">
      <w:r>
        <w:separator/>
      </w:r>
    </w:p>
  </w:footnote>
  <w:footnote w:type="continuationSeparator" w:id="0">
    <w:p w14:paraId="79D8E4A1" w14:textId="77777777" w:rsidR="005829D8" w:rsidRDefault="005829D8">
      <w:r>
        <w:continuationSeparator/>
      </w:r>
    </w:p>
  </w:footnote>
  <w:footnote w:type="continuationNotice" w:id="1">
    <w:p w14:paraId="62AC947E" w14:textId="77777777" w:rsidR="00710C12" w:rsidRDefault="00710C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9746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BD9A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A7B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D8A0F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8E5"/>
    <w:rsid w:val="000A6394"/>
    <w:rsid w:val="000B7FED"/>
    <w:rsid w:val="000C038A"/>
    <w:rsid w:val="000C6598"/>
    <w:rsid w:val="000F1158"/>
    <w:rsid w:val="00145D43"/>
    <w:rsid w:val="00192C46"/>
    <w:rsid w:val="001A08B3"/>
    <w:rsid w:val="001A7B60"/>
    <w:rsid w:val="001B52F0"/>
    <w:rsid w:val="001B7A65"/>
    <w:rsid w:val="001E1849"/>
    <w:rsid w:val="001E41F3"/>
    <w:rsid w:val="001F3310"/>
    <w:rsid w:val="0026004D"/>
    <w:rsid w:val="002640DD"/>
    <w:rsid w:val="00275D12"/>
    <w:rsid w:val="00284FEB"/>
    <w:rsid w:val="002860C4"/>
    <w:rsid w:val="002B3146"/>
    <w:rsid w:val="002B5741"/>
    <w:rsid w:val="002F1488"/>
    <w:rsid w:val="00305409"/>
    <w:rsid w:val="003609EF"/>
    <w:rsid w:val="0036231A"/>
    <w:rsid w:val="00374DD4"/>
    <w:rsid w:val="003D0129"/>
    <w:rsid w:val="003D1F6E"/>
    <w:rsid w:val="003E1A36"/>
    <w:rsid w:val="00410371"/>
    <w:rsid w:val="004242F1"/>
    <w:rsid w:val="004B75B7"/>
    <w:rsid w:val="0051580D"/>
    <w:rsid w:val="00547111"/>
    <w:rsid w:val="005829D8"/>
    <w:rsid w:val="00592D74"/>
    <w:rsid w:val="005E2C44"/>
    <w:rsid w:val="006139DD"/>
    <w:rsid w:val="00620C71"/>
    <w:rsid w:val="00621188"/>
    <w:rsid w:val="006257ED"/>
    <w:rsid w:val="00632E26"/>
    <w:rsid w:val="00695808"/>
    <w:rsid w:val="006B46FB"/>
    <w:rsid w:val="006E21FB"/>
    <w:rsid w:val="006F34BE"/>
    <w:rsid w:val="0070081F"/>
    <w:rsid w:val="00710C12"/>
    <w:rsid w:val="007650F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5698"/>
    <w:rsid w:val="008B4276"/>
    <w:rsid w:val="008F686C"/>
    <w:rsid w:val="009013A9"/>
    <w:rsid w:val="009148DE"/>
    <w:rsid w:val="009526E1"/>
    <w:rsid w:val="009777D9"/>
    <w:rsid w:val="00991B88"/>
    <w:rsid w:val="009A5753"/>
    <w:rsid w:val="009A579D"/>
    <w:rsid w:val="009C1611"/>
    <w:rsid w:val="009E3297"/>
    <w:rsid w:val="009F734F"/>
    <w:rsid w:val="00A13423"/>
    <w:rsid w:val="00A246B6"/>
    <w:rsid w:val="00A260F7"/>
    <w:rsid w:val="00A47E70"/>
    <w:rsid w:val="00A50CF0"/>
    <w:rsid w:val="00A7671C"/>
    <w:rsid w:val="00AA2CBC"/>
    <w:rsid w:val="00AC5820"/>
    <w:rsid w:val="00AD1CD8"/>
    <w:rsid w:val="00AE3F04"/>
    <w:rsid w:val="00B258BB"/>
    <w:rsid w:val="00B67B97"/>
    <w:rsid w:val="00B968C8"/>
    <w:rsid w:val="00BA3EC5"/>
    <w:rsid w:val="00BA51D9"/>
    <w:rsid w:val="00BB5DFC"/>
    <w:rsid w:val="00BD279D"/>
    <w:rsid w:val="00BD6BB8"/>
    <w:rsid w:val="00C12667"/>
    <w:rsid w:val="00C66BA2"/>
    <w:rsid w:val="00C95985"/>
    <w:rsid w:val="00CC5026"/>
    <w:rsid w:val="00CC68D0"/>
    <w:rsid w:val="00D03F9A"/>
    <w:rsid w:val="00D06D51"/>
    <w:rsid w:val="00D24991"/>
    <w:rsid w:val="00D32288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BAF810D"/>
  <w15:docId w15:val="{74E894E8-3123-4AFC-913B-C92B5A45C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139DD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2FB7E-3231-465E-B398-7F4E48538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326</Words>
  <Characters>2146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</cp:lastModifiedBy>
  <cp:revision>14</cp:revision>
  <cp:lastPrinted>1899-12-31T23:00:00Z</cp:lastPrinted>
  <dcterms:created xsi:type="dcterms:W3CDTF">2019-06-25T13:30:00Z</dcterms:created>
  <dcterms:modified xsi:type="dcterms:W3CDTF">2019-06-25T15:38:00Z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